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B32F2" w14:textId="77777777" w:rsidR="00D448AE" w:rsidRDefault="00D448AE" w:rsidP="00D448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MAGNUS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4DAE5AC9" w14:textId="77777777" w:rsidR="00D448AE" w:rsidRDefault="00D448AE" w:rsidP="00D448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Felbrigge</w:t>
      </w:r>
      <w:proofErr w:type="spellEnd"/>
      <w:r>
        <w:rPr>
          <w:rFonts w:ascii="Times New Roman" w:hAnsi="Times New Roman" w:cs="Times New Roman"/>
        </w:rPr>
        <w:t>, Norfolk. Shepherd.</w:t>
      </w:r>
    </w:p>
    <w:p w14:paraId="34DDA7F0" w14:textId="77777777" w:rsidR="00D448AE" w:rsidRDefault="00D448AE" w:rsidP="00D448AE">
      <w:pPr>
        <w:rPr>
          <w:rFonts w:ascii="Times New Roman" w:hAnsi="Times New Roman" w:cs="Times New Roman"/>
        </w:rPr>
      </w:pPr>
    </w:p>
    <w:p w14:paraId="0E036133" w14:textId="77777777" w:rsidR="00D448AE" w:rsidRDefault="00D448AE" w:rsidP="00D448AE">
      <w:pPr>
        <w:rPr>
          <w:rFonts w:ascii="Times New Roman" w:hAnsi="Times New Roman" w:cs="Times New Roman"/>
        </w:rPr>
      </w:pPr>
    </w:p>
    <w:p w14:paraId="02BAC984" w14:textId="77777777" w:rsidR="00662BF6" w:rsidRPr="00662BF6" w:rsidRDefault="00662BF6" w:rsidP="00662BF6">
      <w:pPr>
        <w:tabs>
          <w:tab w:val="left" w:pos="720"/>
        </w:tabs>
        <w:rPr>
          <w:rFonts w:ascii="Times New Roman" w:eastAsia="Calibri" w:hAnsi="Times New Roman" w:cs="Times New Roman"/>
        </w:rPr>
      </w:pPr>
      <w:r w:rsidRPr="00662BF6">
        <w:rPr>
          <w:rFonts w:ascii="Times New Roman" w:eastAsia="Calibri" w:hAnsi="Times New Roman" w:cs="Times New Roman"/>
        </w:rPr>
        <w:tab/>
        <w:t>1483</w:t>
      </w:r>
      <w:r w:rsidRPr="00662BF6">
        <w:rPr>
          <w:rFonts w:ascii="Times New Roman" w:eastAsia="Calibri" w:hAnsi="Times New Roman" w:cs="Times New Roman"/>
        </w:rPr>
        <w:tab/>
        <w:t>He died in of before this time.</w:t>
      </w:r>
    </w:p>
    <w:p w14:paraId="52D18287" w14:textId="77777777" w:rsidR="00662BF6" w:rsidRPr="00662BF6" w:rsidRDefault="00662BF6" w:rsidP="00662BF6">
      <w:pPr>
        <w:tabs>
          <w:tab w:val="left" w:pos="720"/>
        </w:tabs>
        <w:rPr>
          <w:rFonts w:ascii="Times New Roman" w:eastAsia="Calibri" w:hAnsi="Times New Roman" w:cs="Times New Roman"/>
        </w:rPr>
      </w:pPr>
      <w:r w:rsidRPr="00662BF6">
        <w:rPr>
          <w:rFonts w:ascii="Times New Roman" w:eastAsia="Calibri" w:hAnsi="Times New Roman" w:cs="Times New Roman"/>
        </w:rPr>
        <w:tab/>
      </w:r>
      <w:r w:rsidRPr="00662BF6">
        <w:rPr>
          <w:rFonts w:ascii="Times New Roman" w:eastAsia="Calibri" w:hAnsi="Times New Roman" w:cs="Times New Roman"/>
        </w:rPr>
        <w:tab/>
        <w:t>(</w:t>
      </w:r>
      <w:hyperlink r:id="rId6" w:history="1">
        <w:r w:rsidRPr="00662BF6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662BF6">
        <w:rPr>
          <w:rFonts w:ascii="Times New Roman" w:eastAsia="Calibri" w:hAnsi="Times New Roman" w:cs="Times New Roman"/>
          <w:u w:val="single"/>
        </w:rPr>
        <w:t xml:space="preserve"> </w:t>
      </w:r>
      <w:r w:rsidRPr="00662BF6">
        <w:rPr>
          <w:rFonts w:ascii="Times New Roman" w:eastAsia="Calibri" w:hAnsi="Times New Roman" w:cs="Times New Roman"/>
        </w:rPr>
        <w:t>)</w:t>
      </w:r>
    </w:p>
    <w:p w14:paraId="4A894A04" w14:textId="77777777" w:rsidR="00662BF6" w:rsidRPr="00662BF6" w:rsidRDefault="00662BF6" w:rsidP="00662BF6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0FE94530" w14:textId="77777777" w:rsidR="00662BF6" w:rsidRPr="00662BF6" w:rsidRDefault="00662BF6" w:rsidP="00662BF6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030FEBBA" w14:textId="2A86AF3C" w:rsidR="00662BF6" w:rsidRDefault="00662BF6" w:rsidP="00662BF6">
      <w:pPr>
        <w:tabs>
          <w:tab w:val="left" w:pos="720"/>
        </w:tabs>
        <w:rPr>
          <w:rFonts w:ascii="Times New Roman" w:eastAsia="Calibri" w:hAnsi="Times New Roman" w:cs="Times New Roman"/>
        </w:rPr>
      </w:pPr>
      <w:r w:rsidRPr="00662BF6">
        <w:rPr>
          <w:rFonts w:ascii="Times New Roman" w:eastAsia="Calibri" w:hAnsi="Times New Roman" w:cs="Times New Roman"/>
        </w:rPr>
        <w:t xml:space="preserve">Executors:   Joan Magnus of </w:t>
      </w:r>
      <w:proofErr w:type="spellStart"/>
      <w:r w:rsidRPr="00662BF6">
        <w:rPr>
          <w:rFonts w:ascii="Times New Roman" w:eastAsia="Calibri" w:hAnsi="Times New Roman" w:cs="Times New Roman"/>
        </w:rPr>
        <w:t>Felbrigge</w:t>
      </w:r>
      <w:proofErr w:type="spellEnd"/>
      <w:r w:rsidRPr="00662BF6">
        <w:rPr>
          <w:rFonts w:ascii="Times New Roman" w:eastAsia="Calibri" w:hAnsi="Times New Roman" w:cs="Times New Roman"/>
        </w:rPr>
        <w:t xml:space="preserve">(q.v.) and Thomas </w:t>
      </w:r>
      <w:proofErr w:type="spellStart"/>
      <w:r w:rsidRPr="00662BF6">
        <w:rPr>
          <w:rFonts w:ascii="Times New Roman" w:eastAsia="Calibri" w:hAnsi="Times New Roman" w:cs="Times New Roman"/>
        </w:rPr>
        <w:t>Goos</w:t>
      </w:r>
      <w:proofErr w:type="spellEnd"/>
      <w:r w:rsidRPr="00662BF6">
        <w:rPr>
          <w:rFonts w:ascii="Times New Roman" w:eastAsia="Calibri" w:hAnsi="Times New Roman" w:cs="Times New Roman"/>
        </w:rPr>
        <w:t xml:space="preserve"> of </w:t>
      </w:r>
      <w:proofErr w:type="spellStart"/>
      <w:r w:rsidRPr="00662BF6">
        <w:rPr>
          <w:rFonts w:ascii="Times New Roman" w:eastAsia="Calibri" w:hAnsi="Times New Roman" w:cs="Times New Roman"/>
        </w:rPr>
        <w:t>Bodham</w:t>
      </w:r>
      <w:proofErr w:type="spellEnd"/>
      <w:r w:rsidRPr="00662BF6">
        <w:rPr>
          <w:rFonts w:ascii="Times New Roman" w:eastAsia="Calibri" w:hAnsi="Times New Roman" w:cs="Times New Roman"/>
        </w:rPr>
        <w:t>(q.v.).  (ibid.)</w:t>
      </w:r>
    </w:p>
    <w:p w14:paraId="0BFD488C" w14:textId="0ED4DBBC" w:rsidR="00662BF6" w:rsidRDefault="00662BF6" w:rsidP="00662BF6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39261C87" w14:textId="77777777" w:rsidR="00662BF6" w:rsidRDefault="00662BF6" w:rsidP="00662B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16FE699B" w14:textId="348AF1D9" w:rsidR="00662BF6" w:rsidRDefault="00662BF6" w:rsidP="00662BF6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</w:t>
      </w:r>
      <w:hyperlink r:id="rId7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6CD125" w14:textId="56A064F0" w:rsidR="00662BF6" w:rsidRDefault="00662BF6" w:rsidP="00662BF6">
      <w:pPr>
        <w:tabs>
          <w:tab w:val="left" w:pos="720"/>
        </w:tabs>
        <w:rPr>
          <w:rFonts w:ascii="Times New Roman" w:hAnsi="Times New Roman" w:cs="Times New Roman"/>
        </w:rPr>
      </w:pPr>
    </w:p>
    <w:p w14:paraId="624D25A0" w14:textId="44A94E2E" w:rsidR="00662BF6" w:rsidRDefault="00662BF6" w:rsidP="00662BF6">
      <w:pPr>
        <w:tabs>
          <w:tab w:val="left" w:pos="720"/>
        </w:tabs>
        <w:rPr>
          <w:rFonts w:ascii="Times New Roman" w:hAnsi="Times New Roman" w:cs="Times New Roman"/>
        </w:rPr>
      </w:pPr>
    </w:p>
    <w:p w14:paraId="2E29197F" w14:textId="48A74A19" w:rsidR="00662BF6" w:rsidRPr="00662BF6" w:rsidRDefault="00662BF6" w:rsidP="00662BF6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[the first references dates to the end of the reign of Edward IV and the second to Hilary Term 1484]</w:t>
      </w:r>
    </w:p>
    <w:p w14:paraId="4823B71F" w14:textId="77777777" w:rsidR="00662BF6" w:rsidRDefault="00662BF6" w:rsidP="00D448AE">
      <w:pPr>
        <w:rPr>
          <w:rFonts w:ascii="Times New Roman" w:hAnsi="Times New Roman" w:cs="Times New Roman"/>
        </w:rPr>
      </w:pPr>
    </w:p>
    <w:p w14:paraId="55C20DA7" w14:textId="77777777" w:rsidR="00D448AE" w:rsidRDefault="00D448AE" w:rsidP="00D448AE">
      <w:pPr>
        <w:rPr>
          <w:rFonts w:ascii="Times New Roman" w:hAnsi="Times New Roman" w:cs="Times New Roman"/>
        </w:rPr>
      </w:pPr>
    </w:p>
    <w:p w14:paraId="1092AE0A" w14:textId="77777777" w:rsidR="00D448AE" w:rsidRDefault="00D448AE" w:rsidP="00D448AE">
      <w:pPr>
        <w:rPr>
          <w:rFonts w:ascii="Times New Roman" w:hAnsi="Times New Roman" w:cs="Times New Roman"/>
        </w:rPr>
      </w:pPr>
    </w:p>
    <w:p w14:paraId="662B7E76" w14:textId="53553E79" w:rsidR="00D448AE" w:rsidRDefault="00D448AE" w:rsidP="00D448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November 2017</w:t>
      </w:r>
    </w:p>
    <w:p w14:paraId="084A87B8" w14:textId="16B0A7FA" w:rsidR="00662BF6" w:rsidRDefault="00662BF6" w:rsidP="00D448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November 2020</w:t>
      </w:r>
    </w:p>
    <w:p w14:paraId="1228D9A5" w14:textId="44324EC8" w:rsidR="00662BF6" w:rsidRDefault="00662BF6" w:rsidP="00D448AE">
      <w:pPr>
        <w:rPr>
          <w:rFonts w:ascii="Times New Roman" w:hAnsi="Times New Roman" w:cs="Times New Roman"/>
        </w:rPr>
      </w:pPr>
    </w:p>
    <w:p w14:paraId="59051F34" w14:textId="77777777" w:rsidR="00662BF6" w:rsidRDefault="00662BF6" w:rsidP="00D448AE">
      <w:pPr>
        <w:rPr>
          <w:rFonts w:ascii="Times New Roman" w:hAnsi="Times New Roman" w:cs="Times New Roman"/>
        </w:rPr>
      </w:pPr>
    </w:p>
    <w:p w14:paraId="2D9F63FD" w14:textId="77777777" w:rsidR="006B2F86" w:rsidRPr="00E71FC3" w:rsidRDefault="00662BF6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CF800" w14:textId="77777777" w:rsidR="00D448AE" w:rsidRDefault="00D448AE" w:rsidP="00E71FC3">
      <w:r>
        <w:separator/>
      </w:r>
    </w:p>
  </w:endnote>
  <w:endnote w:type="continuationSeparator" w:id="0">
    <w:p w14:paraId="5E351328" w14:textId="77777777" w:rsidR="00D448AE" w:rsidRDefault="00D448A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9B2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BA2B2" w14:textId="77777777" w:rsidR="00D448AE" w:rsidRDefault="00D448AE" w:rsidP="00E71FC3">
      <w:r>
        <w:separator/>
      </w:r>
    </w:p>
  </w:footnote>
  <w:footnote w:type="continuationSeparator" w:id="0">
    <w:p w14:paraId="339F26B9" w14:textId="77777777" w:rsidR="00D448AE" w:rsidRDefault="00D448A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8AE"/>
    <w:rsid w:val="001A7C09"/>
    <w:rsid w:val="00577BD5"/>
    <w:rsid w:val="00656CBA"/>
    <w:rsid w:val="00662BF6"/>
    <w:rsid w:val="006A1F77"/>
    <w:rsid w:val="00733BE7"/>
    <w:rsid w:val="00AB52E8"/>
    <w:rsid w:val="00B16D3F"/>
    <w:rsid w:val="00BB41AC"/>
    <w:rsid w:val="00D448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C06A1"/>
  <w15:chartTrackingRefBased/>
  <w15:docId w15:val="{6E93D951-A8E0-4283-AA4D-2F98B964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8A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4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2017-12-04T21:37:00Z</dcterms:created>
  <dcterms:modified xsi:type="dcterms:W3CDTF">2020-11-28T09:03:00Z</dcterms:modified>
</cp:coreProperties>
</file>